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Baugebiet südl. Prozessionsweg in Lingen (Ems) - Asphaltbaustraße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2026/51-GEG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BG südl. Prozessionsweg in Lingen (Ems) - Asphaltbaustraße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